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76D7E6"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w:t>
      </w:r>
      <w:r w:rsidR="003466D5">
        <w:rPr>
          <w:rFonts w:eastAsia="Arial Unicode MS" w:cs="Arial"/>
          <w:b/>
          <w:bCs/>
          <w:sz w:val="24"/>
        </w:rPr>
        <w:t>70</w:t>
      </w:r>
      <w:r w:rsidRPr="00477CF7">
        <w:rPr>
          <w:b/>
          <w:i/>
          <w:noProof/>
          <w:sz w:val="28"/>
        </w:rPr>
        <w:tab/>
      </w:r>
      <w:r w:rsidR="001603C6" w:rsidRPr="001603C6">
        <w:rPr>
          <w:b/>
          <w:noProof/>
          <w:sz w:val="24"/>
        </w:rPr>
        <w:t>S2-250</w:t>
      </w:r>
      <w:r w:rsidR="00330637">
        <w:rPr>
          <w:b/>
          <w:noProof/>
          <w:sz w:val="24"/>
        </w:rPr>
        <w:t>6411</w:t>
      </w:r>
    </w:p>
    <w:p w14:paraId="7CB45193" w14:textId="478A686D" w:rsidR="001E41F3" w:rsidRPr="00477CF7" w:rsidRDefault="005E01B2" w:rsidP="002169D0">
      <w:pPr>
        <w:pStyle w:val="CRCoverPage"/>
        <w:tabs>
          <w:tab w:val="right" w:pos="5103"/>
          <w:tab w:val="right" w:pos="9639"/>
        </w:tabs>
        <w:outlineLvl w:val="0"/>
        <w:rPr>
          <w:b/>
          <w:noProof/>
          <w:sz w:val="24"/>
        </w:rPr>
      </w:pPr>
      <w:r w:rsidRPr="005E01B2">
        <w:rPr>
          <w:b/>
          <w:noProof/>
          <w:sz w:val="24"/>
        </w:rPr>
        <w:t xml:space="preserve">25 – 29 August, 2025, </w:t>
      </w:r>
      <w:r w:rsidR="00534C1C">
        <w:rPr>
          <w:b/>
          <w:noProof/>
          <w:sz w:val="24"/>
        </w:rPr>
        <w:t>Gothenberg</w:t>
      </w:r>
      <w:r w:rsidR="009F5205">
        <w:rPr>
          <w:b/>
          <w:noProof/>
          <w:sz w:val="24"/>
        </w:rPr>
        <w:t xml:space="preserve">, </w:t>
      </w:r>
      <w:r w:rsidR="00534C1C">
        <w:rPr>
          <w:b/>
          <w:noProof/>
          <w:sz w:val="24"/>
        </w:rPr>
        <w:t>Sweden</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70034172"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w:t>
            </w:r>
            <w:r w:rsidR="0002763F">
              <w:rPr>
                <w:b/>
                <w:noProof/>
                <w:sz w:val="28"/>
              </w:rPr>
              <w:t>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583C2FFC" w:rsidR="001E41F3" w:rsidRPr="00477CF7" w:rsidRDefault="003466D5" w:rsidP="00A57F7C">
            <w:pPr>
              <w:pStyle w:val="CRCoverPage"/>
              <w:spacing w:after="0"/>
              <w:rPr>
                <w:noProof/>
              </w:rPr>
            </w:pPr>
            <w:r>
              <w:rPr>
                <w:b/>
                <w:noProof/>
                <w:sz w:val="28"/>
              </w:rPr>
              <w:t>6355</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3E839EE2" w:rsidR="001E41F3" w:rsidRPr="00477CF7" w:rsidRDefault="008D6839"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57116745" w:rsidR="001E41F3" w:rsidRPr="00477CF7" w:rsidRDefault="00BA1646">
            <w:pPr>
              <w:pStyle w:val="CRCoverPage"/>
              <w:spacing w:after="0"/>
              <w:jc w:val="center"/>
              <w:rPr>
                <w:noProof/>
                <w:sz w:val="28"/>
              </w:rPr>
            </w:pPr>
            <w:r w:rsidRPr="00477CF7">
              <w:rPr>
                <w:b/>
                <w:noProof/>
                <w:sz w:val="28"/>
              </w:rPr>
              <w:t>19.</w:t>
            </w:r>
            <w:r w:rsidR="003466D5">
              <w:rPr>
                <w:b/>
                <w:noProof/>
                <w:sz w:val="28"/>
              </w:rPr>
              <w:t>4</w:t>
            </w:r>
            <w:r w:rsidRPr="00477CF7">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1"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2"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3F69E60D" w:rsidR="001E41F3" w:rsidRPr="00477CF7" w:rsidRDefault="00A62A9A">
            <w:pPr>
              <w:pStyle w:val="CRCoverPage"/>
              <w:spacing w:after="0"/>
              <w:ind w:left="100"/>
              <w:rPr>
                <w:noProof/>
              </w:rPr>
            </w:pPr>
            <w:r>
              <w:t xml:space="preserve">Use of </w:t>
            </w:r>
            <w:r w:rsidR="00F668E5">
              <w:t>Nudm_</w:t>
            </w:r>
            <w:r w:rsidR="00BA1646" w:rsidRPr="00477CF7">
              <w:t>EventExposure</w:t>
            </w:r>
            <w:r w:rsidR="00F668E5">
              <w:t xml:space="preserve"> operation</w:t>
            </w:r>
            <w:r w:rsidR="00BA1646" w:rsidRPr="00477CF7">
              <w:t xml:space="preserve"> </w:t>
            </w:r>
            <w:r>
              <w:t xml:space="preserve">for </w:t>
            </w:r>
            <w:r w:rsidR="00F668E5">
              <w:t>Energy information collection</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1929A954"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6E17FE">
              <w:rPr>
                <w:noProof/>
              </w:rPr>
              <w:t>5</w:t>
            </w:r>
            <w:r w:rsidRPr="00477CF7">
              <w:rPr>
                <w:noProof/>
              </w:rPr>
              <w:t>-</w:t>
            </w:r>
            <w:r w:rsidR="006E17FE">
              <w:rPr>
                <w:noProof/>
              </w:rPr>
              <w:t>0</w:t>
            </w:r>
            <w:r w:rsidR="004B15EC" w:rsidRPr="00477CF7">
              <w:rPr>
                <w:noProof/>
              </w:rPr>
              <w:t>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3"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AE74FA" w:rsidRPr="00477CF7" w14:paraId="1256F52C" w14:textId="77777777" w:rsidTr="00547111">
        <w:tc>
          <w:tcPr>
            <w:tcW w:w="2694" w:type="dxa"/>
            <w:gridSpan w:val="2"/>
            <w:tcBorders>
              <w:top w:val="single" w:sz="4" w:space="0" w:color="auto"/>
              <w:left w:val="single" w:sz="4" w:space="0" w:color="auto"/>
            </w:tcBorders>
          </w:tcPr>
          <w:p w14:paraId="52C87DB0" w14:textId="77777777" w:rsidR="00AE74FA" w:rsidRPr="00477CF7" w:rsidRDefault="00AE74FA" w:rsidP="00AE74FA">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BECF4FD" w14:textId="18F41F85" w:rsidR="00C44A3B" w:rsidRDefault="00C44A3B" w:rsidP="00C44A3B">
            <w:pPr>
              <w:spacing w:line="259" w:lineRule="auto"/>
              <w:rPr>
                <w:rFonts w:ascii="Arial" w:hAnsi="Arial" w:cs="Arial"/>
              </w:rPr>
            </w:pPr>
            <w:r w:rsidRPr="00C44A3B">
              <w:rPr>
                <w:rFonts w:ascii="Arial" w:hAnsi="Arial" w:cs="Arial"/>
              </w:rPr>
              <w:t>3GPP</w:t>
            </w:r>
            <w:r>
              <w:rPr>
                <w:rFonts w:ascii="Arial" w:hAnsi="Arial" w:cs="Arial"/>
              </w:rPr>
              <w:t xml:space="preserve"> </w:t>
            </w:r>
            <w:r>
              <w:rPr>
                <w:rFonts w:ascii="Arial" w:hAnsi="Arial" w:cs="Arial"/>
                <w:lang w:val="en-US"/>
              </w:rPr>
              <w:t xml:space="preserve">TS 23.501 clause </w:t>
            </w:r>
            <w:r w:rsidRPr="00F00243">
              <w:rPr>
                <w:rFonts w:ascii="Arial" w:hAnsi="Arial" w:cs="Arial"/>
                <w:lang w:val="en-US"/>
              </w:rPr>
              <w:t>5.51.2.2.2</w:t>
            </w:r>
            <w:r>
              <w:rPr>
                <w:rFonts w:ascii="Arial" w:hAnsi="Arial" w:cs="Arial"/>
                <w:lang w:val="en-US"/>
              </w:rPr>
              <w:t xml:space="preserve"> </w:t>
            </w:r>
            <w:r w:rsidR="00F317CE">
              <w:rPr>
                <w:rFonts w:ascii="Arial" w:hAnsi="Arial" w:cs="Arial"/>
                <w:lang w:val="en-US"/>
              </w:rPr>
              <w:t xml:space="preserve">and 3GPP TS 23.502 clause 4.29.2 </w:t>
            </w:r>
            <w:r>
              <w:rPr>
                <w:rFonts w:ascii="Arial" w:hAnsi="Arial" w:cs="Arial"/>
                <w:lang w:val="en-US"/>
              </w:rPr>
              <w:t>describe a procedure</w:t>
            </w:r>
            <w:r w:rsidR="00FD7450">
              <w:rPr>
                <w:rFonts w:ascii="Arial" w:hAnsi="Arial" w:cs="Arial"/>
                <w:lang w:val="en-US"/>
              </w:rPr>
              <w:t xml:space="preserve"> to collect energy consumption information</w:t>
            </w:r>
            <w:r>
              <w:rPr>
                <w:rFonts w:ascii="Arial" w:hAnsi="Arial" w:cs="Arial"/>
                <w:lang w:val="en-US"/>
              </w:rPr>
              <w:t xml:space="preserve"> that is</w:t>
            </w:r>
            <w:r>
              <w:rPr>
                <w:rFonts w:ascii="Arial" w:hAnsi="Arial" w:cs="Arial"/>
              </w:rPr>
              <w:t xml:space="preserve"> complex and consumes resources in </w:t>
            </w:r>
            <w:r w:rsidR="00FD7450">
              <w:rPr>
                <w:rFonts w:ascii="Arial" w:hAnsi="Arial" w:cs="Arial"/>
              </w:rPr>
              <w:t xml:space="preserve">EIF, UDM and </w:t>
            </w:r>
            <w:r>
              <w:rPr>
                <w:rFonts w:ascii="Arial" w:hAnsi="Arial" w:cs="Arial"/>
              </w:rPr>
              <w:t xml:space="preserve">SMF </w:t>
            </w:r>
            <w:r w:rsidR="00FD7450">
              <w:rPr>
                <w:rFonts w:ascii="Arial" w:hAnsi="Arial" w:cs="Arial"/>
              </w:rPr>
              <w:t>unnecessarily</w:t>
            </w:r>
            <w:r w:rsidR="00F317CE">
              <w:rPr>
                <w:rFonts w:ascii="Arial" w:hAnsi="Arial" w:cs="Arial"/>
              </w:rPr>
              <w:t>.</w:t>
            </w:r>
            <w:r w:rsidR="00FD7450">
              <w:rPr>
                <w:rFonts w:ascii="Arial" w:hAnsi="Arial" w:cs="Arial"/>
              </w:rPr>
              <w:t xml:space="preserve"> </w:t>
            </w:r>
          </w:p>
          <w:p w14:paraId="708AA7DE" w14:textId="18A57932" w:rsidR="00AE74FA" w:rsidRPr="00534C1C" w:rsidRDefault="00F317CE" w:rsidP="00534C1C">
            <w:pPr>
              <w:spacing w:line="259" w:lineRule="auto"/>
              <w:rPr>
                <w:rFonts w:ascii="Arial" w:hAnsi="Arial" w:cs="Arial"/>
                <w:lang w:val="en-US"/>
              </w:rPr>
            </w:pPr>
            <w:r>
              <w:rPr>
                <w:rFonts w:ascii="Arial" w:hAnsi="Arial" w:cs="Arial"/>
              </w:rPr>
              <w:t xml:space="preserve">The steps to configure in the applicable SMFs the energy consumption event should follow the principles of the information flows used by NEF to configure subscriber specific events in AMF/SMF defined in 3GPP TS 23.502 clause 4.15.3.2.3. This is the energy consumption event can be configured in applicable SMFs via UDM. </w:t>
            </w:r>
          </w:p>
        </w:tc>
      </w:tr>
      <w:tr w:rsidR="00AE74FA" w:rsidRPr="00477CF7" w14:paraId="4CA74D09" w14:textId="77777777" w:rsidTr="00547111">
        <w:tc>
          <w:tcPr>
            <w:tcW w:w="2694" w:type="dxa"/>
            <w:gridSpan w:val="2"/>
            <w:tcBorders>
              <w:left w:val="single" w:sz="4" w:space="0" w:color="auto"/>
            </w:tcBorders>
          </w:tcPr>
          <w:p w14:paraId="2D0866D6" w14:textId="77777777" w:rsidR="00AE74FA" w:rsidRPr="00477CF7" w:rsidRDefault="00AE74FA" w:rsidP="00AE74FA">
            <w:pPr>
              <w:pStyle w:val="CRCoverPage"/>
              <w:spacing w:after="0"/>
              <w:rPr>
                <w:b/>
                <w:i/>
                <w:noProof/>
                <w:sz w:val="8"/>
                <w:szCs w:val="8"/>
              </w:rPr>
            </w:pPr>
          </w:p>
        </w:tc>
        <w:tc>
          <w:tcPr>
            <w:tcW w:w="6946" w:type="dxa"/>
            <w:gridSpan w:val="9"/>
            <w:tcBorders>
              <w:right w:val="single" w:sz="4" w:space="0" w:color="auto"/>
            </w:tcBorders>
          </w:tcPr>
          <w:p w14:paraId="365DEF04" w14:textId="77777777" w:rsidR="00AE74FA" w:rsidRPr="00477CF7" w:rsidRDefault="00AE74FA" w:rsidP="00AE74FA">
            <w:pPr>
              <w:pStyle w:val="CRCoverPage"/>
              <w:spacing w:after="0"/>
              <w:rPr>
                <w:sz w:val="8"/>
                <w:szCs w:val="8"/>
              </w:rPr>
            </w:pPr>
          </w:p>
        </w:tc>
      </w:tr>
      <w:tr w:rsidR="00AE74FA" w:rsidRPr="00477CF7" w14:paraId="21016551" w14:textId="77777777" w:rsidTr="00547111">
        <w:tc>
          <w:tcPr>
            <w:tcW w:w="2694" w:type="dxa"/>
            <w:gridSpan w:val="2"/>
            <w:tcBorders>
              <w:left w:val="single" w:sz="4" w:space="0" w:color="auto"/>
            </w:tcBorders>
          </w:tcPr>
          <w:p w14:paraId="49433147" w14:textId="77777777" w:rsidR="00AE74FA" w:rsidRPr="00477CF7" w:rsidRDefault="00AE74FA" w:rsidP="00AE74FA">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shd w:val="pct30" w:color="FFFF00" w:fill="auto"/>
          </w:tcPr>
          <w:p w14:paraId="31C656EC" w14:textId="1E640D7C" w:rsidR="00AE74FA" w:rsidRPr="00477CF7" w:rsidRDefault="00AE74FA" w:rsidP="00AE74FA">
            <w:pPr>
              <w:pStyle w:val="CRCoverPage"/>
              <w:spacing w:after="0"/>
              <w:ind w:left="100"/>
            </w:pPr>
            <w:r>
              <w:t xml:space="preserve">Update </w:t>
            </w:r>
            <w:r w:rsidR="00534C1C">
              <w:t>the process of in</w:t>
            </w:r>
            <w:r>
              <w:t xml:space="preserve">formation </w:t>
            </w:r>
            <w:r w:rsidR="00534C1C">
              <w:t xml:space="preserve">gathering </w:t>
            </w:r>
            <w:r>
              <w:t>for Energy calculation</w:t>
            </w:r>
            <w:r w:rsidR="00534C1C">
              <w:t xml:space="preserve"> by EIF with the help of UDM.</w:t>
            </w:r>
          </w:p>
        </w:tc>
      </w:tr>
      <w:tr w:rsidR="00AE74FA" w:rsidRPr="00477CF7" w14:paraId="1F886379" w14:textId="77777777" w:rsidTr="00547111">
        <w:tc>
          <w:tcPr>
            <w:tcW w:w="2694" w:type="dxa"/>
            <w:gridSpan w:val="2"/>
            <w:tcBorders>
              <w:left w:val="single" w:sz="4" w:space="0" w:color="auto"/>
            </w:tcBorders>
          </w:tcPr>
          <w:p w14:paraId="4D989623" w14:textId="77777777" w:rsidR="00AE74FA" w:rsidRPr="00477CF7" w:rsidRDefault="00AE74FA" w:rsidP="00AE74FA">
            <w:pPr>
              <w:pStyle w:val="CRCoverPage"/>
              <w:spacing w:after="0"/>
              <w:rPr>
                <w:b/>
                <w:i/>
                <w:noProof/>
                <w:sz w:val="8"/>
                <w:szCs w:val="8"/>
              </w:rPr>
            </w:pPr>
          </w:p>
        </w:tc>
        <w:tc>
          <w:tcPr>
            <w:tcW w:w="6946" w:type="dxa"/>
            <w:gridSpan w:val="9"/>
            <w:tcBorders>
              <w:right w:val="single" w:sz="4" w:space="0" w:color="auto"/>
            </w:tcBorders>
          </w:tcPr>
          <w:p w14:paraId="71C4A204" w14:textId="77777777" w:rsidR="00AE74FA" w:rsidRPr="00477CF7" w:rsidRDefault="00AE74FA" w:rsidP="00AE74FA">
            <w:pPr>
              <w:pStyle w:val="CRCoverPage"/>
              <w:spacing w:after="0"/>
              <w:rPr>
                <w:sz w:val="8"/>
                <w:szCs w:val="8"/>
              </w:rPr>
            </w:pPr>
          </w:p>
        </w:tc>
      </w:tr>
      <w:tr w:rsidR="00AE74FA" w:rsidRPr="00477CF7" w14:paraId="678D7BF9" w14:textId="77777777" w:rsidTr="00547111">
        <w:tc>
          <w:tcPr>
            <w:tcW w:w="2694" w:type="dxa"/>
            <w:gridSpan w:val="2"/>
            <w:tcBorders>
              <w:left w:val="single" w:sz="4" w:space="0" w:color="auto"/>
              <w:bottom w:val="single" w:sz="4" w:space="0" w:color="auto"/>
            </w:tcBorders>
          </w:tcPr>
          <w:p w14:paraId="4E5CE1B6" w14:textId="77777777" w:rsidR="00AE74FA" w:rsidRPr="00477CF7" w:rsidRDefault="00AE74FA" w:rsidP="00AE74FA">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C571E" w:rsidR="00AE74FA" w:rsidRPr="00477CF7" w:rsidRDefault="00F668E5" w:rsidP="00AE74FA">
            <w:pPr>
              <w:pStyle w:val="CRCoverPage"/>
              <w:spacing w:after="0"/>
              <w:ind w:left="100"/>
            </w:pPr>
            <w:r>
              <w:t>Inefficient</w:t>
            </w:r>
            <w:r w:rsidR="00AE74FA">
              <w:t xml:space="preserve"> signalling if reporting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3F381" w:rsidR="001E41F3" w:rsidRPr="00477CF7" w:rsidRDefault="0002763F">
            <w:pPr>
              <w:pStyle w:val="CRCoverPage"/>
              <w:spacing w:after="0"/>
              <w:ind w:left="100"/>
              <w:rPr>
                <w:noProof/>
              </w:rPr>
            </w:pPr>
            <w:r>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C4F10" w:rsidR="001E41F3" w:rsidRPr="00477CF7" w:rsidRDefault="00AC3A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1F175" w:rsidR="001E41F3" w:rsidRPr="00477CF7" w:rsidRDefault="001E41F3">
            <w:pPr>
              <w:pStyle w:val="CRCoverPage"/>
              <w:spacing w:after="0"/>
              <w:jc w:val="center"/>
              <w:rPr>
                <w:b/>
                <w:caps/>
                <w:noProof/>
              </w:rPr>
            </w:pP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11F9BAFA" w:rsidR="001E41F3" w:rsidRPr="00477CF7" w:rsidRDefault="0002763F">
            <w:pPr>
              <w:pStyle w:val="CRCoverPage"/>
              <w:spacing w:after="0"/>
              <w:ind w:left="99"/>
              <w:rPr>
                <w:noProof/>
              </w:rPr>
            </w:pPr>
            <w:r>
              <w:rPr>
                <w:noProof/>
              </w:rPr>
              <w:t>TS 23.502</w:t>
            </w:r>
            <w:r w:rsidR="009D51BC">
              <w:rPr>
                <w:noProof/>
              </w:rPr>
              <w:t>CR5524</w:t>
            </w:r>
            <w:r w:rsidR="00145D43" w:rsidRPr="00477CF7">
              <w:rPr>
                <w:noProof/>
              </w:rPr>
              <w:t xml:space="preserve">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p w14:paraId="007F95C3" w14:textId="77777777" w:rsidR="00297335" w:rsidRPr="003964A6" w:rsidRDefault="00297335" w:rsidP="00297335">
      <w:pPr>
        <w:pStyle w:val="Heading5"/>
      </w:pPr>
      <w:bookmarkStart w:id="3" w:name="_Toc201160357"/>
      <w:bookmarkEnd w:id="2"/>
      <w:r w:rsidRPr="003964A6">
        <w:t>5.51.2.2.2</w:t>
      </w:r>
      <w:r w:rsidRPr="003964A6">
        <w:tab/>
        <w:t>Energy Consumption information collection from SMF</w:t>
      </w:r>
      <w:bookmarkEnd w:id="3"/>
    </w:p>
    <w:p w14:paraId="39A0F989" w14:textId="3B5F9A6B" w:rsidR="00297335" w:rsidRPr="003964A6" w:rsidDel="00F17140" w:rsidRDefault="00297335" w:rsidP="00297335">
      <w:pPr>
        <w:rPr>
          <w:del w:id="4" w:author="David Castellanos" w:date="2025-07-03T12:10:00Z" w16du:dateUtc="2025-07-03T10:10:00Z"/>
        </w:rPr>
      </w:pPr>
      <w:del w:id="5" w:author="David Castellanos" w:date="2025-07-03T12:10:00Z" w16du:dateUtc="2025-07-03T10:10:00Z">
        <w:r w:rsidRPr="003964A6" w:rsidDel="00F17140">
          <w:delText>The serving SMFs are retrieved by the EIF from the UDM of the UE based on the provided input parameters including the UE ID and</w:delText>
        </w:r>
        <w:r w:rsidDel="00F17140">
          <w:delText xml:space="preserve"> optional S-NSSAI or</w:delText>
        </w:r>
        <w:r w:rsidRPr="003964A6" w:rsidDel="00F17140">
          <w:delText xml:space="preserve"> (S-NSSAI, DNN).</w:delText>
        </w:r>
        <w:r w:rsidDel="00F17140">
          <w:delText xml:space="preserve"> Also, the EIF subscribes to the UDM to be notified with the applicable SMFs.</w:delText>
        </w:r>
      </w:del>
    </w:p>
    <w:p w14:paraId="1D23DA2B" w14:textId="55777BCB" w:rsidR="009463B0" w:rsidRDefault="00297335" w:rsidP="00297335">
      <w:pPr>
        <w:rPr>
          <w:ins w:id="6" w:author="David Castellanos" w:date="2025-07-03T12:11:00Z" w16du:dateUtc="2025-07-03T10:11:00Z"/>
        </w:rPr>
      </w:pPr>
      <w:r w:rsidRPr="003964A6">
        <w:t xml:space="preserve">The EIF </w:t>
      </w:r>
      <w:ins w:id="7" w:author="David Castellanos" w:date="2025-07-03T12:18:00Z" w16du:dateUtc="2025-07-03T10:18:00Z">
        <w:r w:rsidR="000D0808">
          <w:t xml:space="preserve">subscribes </w:t>
        </w:r>
        <w:r w:rsidR="000F0C1E">
          <w:t>to collect energy co</w:t>
        </w:r>
      </w:ins>
      <w:ins w:id="8" w:author="David Castellanos" w:date="2025-07-03T12:19:00Z" w16du:dateUtc="2025-07-03T10:19:00Z">
        <w:r w:rsidR="000F0C1E">
          <w:t xml:space="preserve">nsumption information from SMF via UDM </w:t>
        </w:r>
      </w:ins>
      <w:del w:id="9" w:author="David Castellanos" w:date="2025-07-03T12:19:00Z" w16du:dateUtc="2025-07-03T10:19:00Z">
        <w:r w:rsidRPr="003964A6" w:rsidDel="00920CA1">
          <w:delText>invokes N</w:delText>
        </w:r>
      </w:del>
      <w:del w:id="10" w:author="David Castellanos" w:date="2025-07-03T12:10:00Z" w16du:dateUtc="2025-07-03T10:10:00Z">
        <w:r w:rsidRPr="003964A6" w:rsidDel="00F17140">
          <w:delText>smf</w:delText>
        </w:r>
      </w:del>
      <w:del w:id="11" w:author="David Castellanos" w:date="2025-07-03T12:19:00Z" w16du:dateUtc="2025-07-03T10:19:00Z">
        <w:r w:rsidRPr="003964A6" w:rsidDel="00920CA1">
          <w:delText xml:space="preserve">_EventExposure_Subscribe </w:delText>
        </w:r>
      </w:del>
      <w:r w:rsidRPr="003964A6">
        <w:t>as defined in TS 23.502 [3] with the required granularities (UE ID, DNN/S-NSSAI, application information (e.g. Application Identifier, or Packet Filters))</w:t>
      </w:r>
      <w:del w:id="12" w:author="David Castellanos" w:date="2025-07-03T12:19:00Z" w16du:dateUtc="2025-07-03T10:19:00Z">
        <w:r w:rsidRPr="003964A6" w:rsidDel="00920CA1">
          <w:delText xml:space="preserve"> to retrieve the information from SMF</w:delText>
        </w:r>
      </w:del>
      <w:r w:rsidRPr="003964A6">
        <w:t xml:space="preserve">, which is shown in Table 5.51.2.2.2-1. </w:t>
      </w:r>
    </w:p>
    <w:p w14:paraId="6F91D03D" w14:textId="21821A6E" w:rsidR="00297335" w:rsidRDefault="00297335" w:rsidP="00297335">
      <w:r w:rsidRPr="003964A6">
        <w:t>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47EEA6CD" w14:textId="77777777" w:rsidR="00297335" w:rsidRPr="003964A6" w:rsidRDefault="00297335" w:rsidP="00297335">
      <w:r w:rsidRPr="003964A6">
        <w:t>The SMF then sends the collected data volume, along with the serving gNB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gNB ID is not provided.</w:t>
      </w:r>
    </w:p>
    <w:p w14:paraId="2981DD04" w14:textId="77777777" w:rsidR="00297335" w:rsidRDefault="00297335" w:rsidP="00297335">
      <w:pPr>
        <w:pStyle w:val="NO"/>
      </w:pPr>
      <w:r>
        <w:t>NOTE 1:</w:t>
      </w:r>
      <w:r>
        <w:tab/>
        <w:t>The SMF can derive gNB ID(s) according to the AMF provided ULI as described in clause 4.3.2 of TS 23.502 [3].</w:t>
      </w:r>
    </w:p>
    <w:p w14:paraId="7608B46C" w14:textId="77777777" w:rsidR="00297335" w:rsidRDefault="00297335" w:rsidP="00297335">
      <w:pPr>
        <w:pStyle w:val="NO"/>
      </w:pPr>
      <w:r>
        <w:t>NOTE 2:</w:t>
      </w:r>
      <w:r>
        <w:tab/>
        <w:t>In the case of MA PDU session, the SMF does report the UL/DL Data volume related to the traffic over the Non-3GPP access leg and the serving gNB ID refers to the traffic over the 3GPP leg.</w:t>
      </w:r>
    </w:p>
    <w:p w14:paraId="46FE887F" w14:textId="7D22EBE2" w:rsidR="00297335" w:rsidRDefault="00297335" w:rsidP="00297335">
      <w:r>
        <w:t>When the SMF receives the Nsmf_EventExposure_Subscribe for a Service Data Flow</w:t>
      </w:r>
      <w:del w:id="13" w:author="David Castellanos" w:date="2025-07-03T12:16:00Z" w16du:dateUtc="2025-07-03T10:16:00Z">
        <w:r w:rsidDel="004F4E9C">
          <w:delText xml:space="preserve"> from the EIF</w:delText>
        </w:r>
      </w:del>
      <w:r>
        <w:t>,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DC75451" w14:textId="77777777" w:rsidR="00297335" w:rsidRDefault="00297335" w:rsidP="00297335">
      <w:pPr>
        <w:pStyle w:val="B1"/>
      </w:pPr>
      <w:r>
        <w:t>-</w:t>
      </w:r>
      <w:r>
        <w:tab/>
        <w:t>If there is a PCC rule existing for that Service Data Flow, the SMF associates the generated URR with the PDR of that PCC rule.</w:t>
      </w:r>
    </w:p>
    <w:p w14:paraId="52FA7BA5" w14:textId="77777777" w:rsidR="00297335" w:rsidRDefault="00297335" w:rsidP="00297335">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6E664912" w14:textId="77777777" w:rsidR="00297335" w:rsidRDefault="00297335" w:rsidP="00297335">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650E3976" w14:textId="77777777" w:rsidR="00297335" w:rsidRDefault="00297335" w:rsidP="00297335">
      <w:r>
        <w:t>If the PCC rules are changed, the SMF shall again perform the above checks and actions.</w:t>
      </w:r>
    </w:p>
    <w:p w14:paraId="6DBF62DE" w14:textId="4E2E031C" w:rsidR="00297335" w:rsidRDefault="00297335" w:rsidP="00297335">
      <w:r>
        <w:t>When the SMF receives the Nsmf_EventExposure_Subscribe for the PDU Session</w:t>
      </w:r>
      <w:del w:id="14" w:author="David Castellanos" w:date="2025-07-03T12:17:00Z" w16du:dateUtc="2025-07-03T10:17:00Z">
        <w:r w:rsidDel="004F4E9C">
          <w:delText xml:space="preserve"> from the EIF</w:delText>
        </w:r>
      </w:del>
      <w:r>
        <w:t>, the SMF associates the subscription from EIF to the PDU Session, generates a URR for the Data Volume counting (with a Periodic measurement threshold set according to the Timer interval T) and associates it with all PDRs of the PDU Session.</w:t>
      </w:r>
    </w:p>
    <w:p w14:paraId="6240DA47" w14:textId="77777777" w:rsidR="00297335" w:rsidRDefault="00297335" w:rsidP="00297335">
      <w:r>
        <w:t xml:space="preserve">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w:t>
      </w:r>
      <w:r>
        <w:lastRenderedPageBreak/>
        <w:t>volume information to the SMF in a Usage Report (see clause 4.4.2.2 of TS 23.502 [3]) and the SMF shall then store this information together with the gNB ID and I-UPF ID that belong to the user plane path before the change happened.</w:t>
      </w:r>
    </w:p>
    <w:p w14:paraId="6D02CAE7" w14:textId="77777777" w:rsidR="00297335" w:rsidRPr="003964A6" w:rsidRDefault="00297335" w:rsidP="00297335">
      <w:pPr>
        <w:pStyle w:val="TH"/>
      </w:pPr>
      <w:r w:rsidRPr="003964A6">
        <w:t>Table 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97335" w:rsidRPr="003964A6" w14:paraId="1B7F0351" w14:textId="77777777" w:rsidTr="008635A2">
        <w:trPr>
          <w:cantSplit/>
          <w:jc w:val="center"/>
        </w:trPr>
        <w:tc>
          <w:tcPr>
            <w:tcW w:w="2694" w:type="dxa"/>
          </w:tcPr>
          <w:p w14:paraId="1F2EFC73" w14:textId="77777777" w:rsidR="00297335" w:rsidRPr="003964A6" w:rsidRDefault="00297335" w:rsidP="008635A2">
            <w:pPr>
              <w:pStyle w:val="TAH"/>
            </w:pPr>
            <w:r w:rsidRPr="003964A6">
              <w:t>Information</w:t>
            </w:r>
          </w:p>
        </w:tc>
        <w:tc>
          <w:tcPr>
            <w:tcW w:w="5808" w:type="dxa"/>
          </w:tcPr>
          <w:p w14:paraId="68979D6B" w14:textId="77777777" w:rsidR="00297335" w:rsidRPr="003964A6" w:rsidRDefault="00297335" w:rsidP="008635A2">
            <w:pPr>
              <w:pStyle w:val="TAH"/>
            </w:pPr>
            <w:r w:rsidRPr="003964A6">
              <w:t>Description</w:t>
            </w:r>
          </w:p>
        </w:tc>
      </w:tr>
      <w:tr w:rsidR="00297335" w:rsidRPr="003964A6" w14:paraId="65B6B606" w14:textId="77777777" w:rsidTr="008635A2">
        <w:trPr>
          <w:cantSplit/>
          <w:jc w:val="center"/>
        </w:trPr>
        <w:tc>
          <w:tcPr>
            <w:tcW w:w="2694" w:type="dxa"/>
          </w:tcPr>
          <w:p w14:paraId="72AEEE0C" w14:textId="77777777" w:rsidR="00297335" w:rsidRPr="003964A6" w:rsidRDefault="00297335" w:rsidP="008635A2">
            <w:pPr>
              <w:pStyle w:val="TAL"/>
            </w:pPr>
            <w:r w:rsidRPr="003964A6">
              <w:t>UE ID</w:t>
            </w:r>
          </w:p>
        </w:tc>
        <w:tc>
          <w:tcPr>
            <w:tcW w:w="5808" w:type="dxa"/>
          </w:tcPr>
          <w:p w14:paraId="3BEF4855" w14:textId="77777777" w:rsidR="00297335" w:rsidRPr="003964A6" w:rsidRDefault="00297335" w:rsidP="008635A2">
            <w:pPr>
              <w:pStyle w:val="TAL"/>
            </w:pPr>
            <w:r w:rsidRPr="003964A6">
              <w:t>SUPI.</w:t>
            </w:r>
          </w:p>
        </w:tc>
      </w:tr>
      <w:tr w:rsidR="00297335" w:rsidRPr="003964A6" w14:paraId="6AD25DAC" w14:textId="77777777" w:rsidTr="008635A2">
        <w:trPr>
          <w:cantSplit/>
          <w:jc w:val="center"/>
        </w:trPr>
        <w:tc>
          <w:tcPr>
            <w:tcW w:w="2694" w:type="dxa"/>
          </w:tcPr>
          <w:p w14:paraId="2D71F985" w14:textId="77777777" w:rsidR="00297335" w:rsidRPr="003964A6" w:rsidRDefault="00297335" w:rsidP="008635A2">
            <w:pPr>
              <w:pStyle w:val="TAL"/>
            </w:pPr>
            <w:r w:rsidRPr="003964A6">
              <w:t>S-NSSAI +DNN</w:t>
            </w:r>
          </w:p>
        </w:tc>
        <w:tc>
          <w:tcPr>
            <w:tcW w:w="5808" w:type="dxa"/>
          </w:tcPr>
          <w:p w14:paraId="087E2808" w14:textId="77777777" w:rsidR="00297335" w:rsidRPr="003964A6" w:rsidRDefault="00297335" w:rsidP="008635A2">
            <w:pPr>
              <w:pStyle w:val="TAL"/>
            </w:pPr>
            <w:r w:rsidRPr="003964A6">
              <w:t>Slice and DNN applicable to a PDU session.</w:t>
            </w:r>
          </w:p>
        </w:tc>
      </w:tr>
      <w:tr w:rsidR="00297335" w:rsidRPr="003964A6" w14:paraId="05D4F62C" w14:textId="77777777" w:rsidTr="008635A2">
        <w:trPr>
          <w:cantSplit/>
          <w:jc w:val="center"/>
        </w:trPr>
        <w:tc>
          <w:tcPr>
            <w:tcW w:w="2694" w:type="dxa"/>
          </w:tcPr>
          <w:p w14:paraId="2360741D" w14:textId="77777777" w:rsidR="00297335" w:rsidRPr="003964A6" w:rsidRDefault="00297335" w:rsidP="008635A2">
            <w:pPr>
              <w:pStyle w:val="TAL"/>
            </w:pPr>
            <w:r w:rsidRPr="003964A6">
              <w:t>IP 5-Tuple</w:t>
            </w:r>
          </w:p>
        </w:tc>
        <w:tc>
          <w:tcPr>
            <w:tcW w:w="5808" w:type="dxa"/>
          </w:tcPr>
          <w:p w14:paraId="46535447" w14:textId="77777777" w:rsidR="00297335" w:rsidRPr="003964A6" w:rsidRDefault="00297335" w:rsidP="008635A2">
            <w:pPr>
              <w:pStyle w:val="TAL"/>
            </w:pPr>
            <w:r w:rsidRPr="003964A6">
              <w:t>IP-5-tuple.</w:t>
            </w:r>
          </w:p>
        </w:tc>
      </w:tr>
    </w:tbl>
    <w:p w14:paraId="55F4A94F" w14:textId="77777777" w:rsidR="00297335" w:rsidRPr="003964A6" w:rsidRDefault="00297335" w:rsidP="00297335"/>
    <w:p w14:paraId="261025CD" w14:textId="77777777" w:rsidR="00297335" w:rsidRPr="003964A6" w:rsidRDefault="00297335" w:rsidP="00297335">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5486E4BD" w14:textId="77777777" w:rsidR="00297335" w:rsidRPr="003964A6" w:rsidRDefault="00297335" w:rsidP="00297335">
      <w:pPr>
        <w:pStyle w:val="TH"/>
      </w:pPr>
      <w:bookmarkStart w:id="15" w:name="_CRTable5_51_2_2_22"/>
      <w:r w:rsidRPr="003964A6">
        <w:t xml:space="preserve">Table </w:t>
      </w:r>
      <w:bookmarkEnd w:id="15"/>
      <w:r w:rsidRPr="003964A6">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97335" w:rsidRPr="003964A6" w14:paraId="30B6F96F" w14:textId="77777777" w:rsidTr="008635A2">
        <w:trPr>
          <w:cantSplit/>
          <w:jc w:val="center"/>
        </w:trPr>
        <w:tc>
          <w:tcPr>
            <w:tcW w:w="2694" w:type="dxa"/>
          </w:tcPr>
          <w:p w14:paraId="56021A80" w14:textId="77777777" w:rsidR="00297335" w:rsidRPr="003964A6" w:rsidRDefault="00297335" w:rsidP="008635A2">
            <w:pPr>
              <w:pStyle w:val="TAH"/>
            </w:pPr>
            <w:r w:rsidRPr="003964A6">
              <w:t>Information</w:t>
            </w:r>
          </w:p>
        </w:tc>
        <w:tc>
          <w:tcPr>
            <w:tcW w:w="5808" w:type="dxa"/>
          </w:tcPr>
          <w:p w14:paraId="29BF734C" w14:textId="77777777" w:rsidR="00297335" w:rsidRPr="003964A6" w:rsidRDefault="00297335" w:rsidP="008635A2">
            <w:pPr>
              <w:pStyle w:val="TAH"/>
            </w:pPr>
            <w:r w:rsidRPr="003964A6">
              <w:t>Description</w:t>
            </w:r>
          </w:p>
        </w:tc>
      </w:tr>
      <w:tr w:rsidR="00297335" w:rsidRPr="003964A6" w14:paraId="6F311C30" w14:textId="77777777" w:rsidTr="008635A2">
        <w:trPr>
          <w:cantSplit/>
          <w:jc w:val="center"/>
        </w:trPr>
        <w:tc>
          <w:tcPr>
            <w:tcW w:w="2694" w:type="dxa"/>
          </w:tcPr>
          <w:p w14:paraId="768BF475" w14:textId="77777777" w:rsidR="00297335" w:rsidRPr="003964A6" w:rsidRDefault="00297335" w:rsidP="008635A2">
            <w:pPr>
              <w:pStyle w:val="TAL"/>
            </w:pPr>
            <w:r w:rsidRPr="003964A6">
              <w:t>UE IP address</w:t>
            </w:r>
          </w:p>
        </w:tc>
        <w:tc>
          <w:tcPr>
            <w:tcW w:w="5808" w:type="dxa"/>
          </w:tcPr>
          <w:p w14:paraId="722E243D" w14:textId="77777777" w:rsidR="00297335" w:rsidRPr="003964A6" w:rsidRDefault="00297335" w:rsidP="008635A2">
            <w:pPr>
              <w:pStyle w:val="TAL"/>
            </w:pPr>
            <w:r w:rsidRPr="003964A6">
              <w:t>UE IP address.</w:t>
            </w:r>
          </w:p>
        </w:tc>
      </w:tr>
      <w:tr w:rsidR="00297335" w:rsidRPr="003964A6" w14:paraId="5D067AF0" w14:textId="77777777" w:rsidTr="008635A2">
        <w:trPr>
          <w:cantSplit/>
          <w:jc w:val="center"/>
        </w:trPr>
        <w:tc>
          <w:tcPr>
            <w:tcW w:w="2694" w:type="dxa"/>
          </w:tcPr>
          <w:p w14:paraId="4A134A28" w14:textId="77777777" w:rsidR="00297335" w:rsidRPr="003964A6" w:rsidRDefault="00297335" w:rsidP="008635A2">
            <w:pPr>
              <w:pStyle w:val="TAL"/>
            </w:pPr>
            <w:r w:rsidRPr="003964A6">
              <w:t>UE ID</w:t>
            </w:r>
          </w:p>
        </w:tc>
        <w:tc>
          <w:tcPr>
            <w:tcW w:w="5808" w:type="dxa"/>
          </w:tcPr>
          <w:p w14:paraId="6110CFF3" w14:textId="77777777" w:rsidR="00297335" w:rsidRPr="003964A6" w:rsidRDefault="00297335" w:rsidP="008635A2">
            <w:pPr>
              <w:pStyle w:val="TAL"/>
            </w:pPr>
            <w:r w:rsidRPr="003964A6">
              <w:t>SUPI.</w:t>
            </w:r>
          </w:p>
        </w:tc>
      </w:tr>
      <w:tr w:rsidR="00297335" w:rsidRPr="003964A6" w14:paraId="724AF986" w14:textId="77777777" w:rsidTr="008635A2">
        <w:trPr>
          <w:cantSplit/>
          <w:jc w:val="center"/>
        </w:trPr>
        <w:tc>
          <w:tcPr>
            <w:tcW w:w="2694" w:type="dxa"/>
          </w:tcPr>
          <w:p w14:paraId="5CA724F9" w14:textId="77777777" w:rsidR="00297335" w:rsidRPr="003964A6" w:rsidRDefault="00297335" w:rsidP="008635A2">
            <w:pPr>
              <w:pStyle w:val="TAL"/>
            </w:pPr>
            <w:r w:rsidRPr="003964A6">
              <w:t>S-NSSAI</w:t>
            </w:r>
          </w:p>
        </w:tc>
        <w:tc>
          <w:tcPr>
            <w:tcW w:w="5808" w:type="dxa"/>
          </w:tcPr>
          <w:p w14:paraId="134251DB" w14:textId="77777777" w:rsidR="00297335" w:rsidRPr="003964A6" w:rsidRDefault="00297335" w:rsidP="008635A2">
            <w:pPr>
              <w:pStyle w:val="TAL"/>
            </w:pPr>
            <w:r w:rsidRPr="003964A6">
              <w:t>Network Slice applicable to a UE</w:t>
            </w:r>
          </w:p>
        </w:tc>
      </w:tr>
      <w:tr w:rsidR="00297335" w:rsidRPr="003964A6" w14:paraId="51FB11CB" w14:textId="77777777" w:rsidTr="008635A2">
        <w:trPr>
          <w:cantSplit/>
          <w:jc w:val="center"/>
        </w:trPr>
        <w:tc>
          <w:tcPr>
            <w:tcW w:w="2694" w:type="dxa"/>
          </w:tcPr>
          <w:p w14:paraId="41538802" w14:textId="77777777" w:rsidR="00297335" w:rsidRPr="003964A6" w:rsidRDefault="00297335" w:rsidP="008635A2">
            <w:pPr>
              <w:pStyle w:val="TAL"/>
            </w:pPr>
            <w:r w:rsidRPr="003964A6">
              <w:t>S-NSSAI +DNN</w:t>
            </w:r>
          </w:p>
        </w:tc>
        <w:tc>
          <w:tcPr>
            <w:tcW w:w="5808" w:type="dxa"/>
          </w:tcPr>
          <w:p w14:paraId="3C959828" w14:textId="77777777" w:rsidR="00297335" w:rsidRPr="003964A6" w:rsidRDefault="00297335" w:rsidP="008635A2">
            <w:pPr>
              <w:pStyle w:val="TAL"/>
            </w:pPr>
            <w:r w:rsidRPr="003964A6">
              <w:t>Slice and DNN applicable to a PDU session.</w:t>
            </w:r>
          </w:p>
        </w:tc>
      </w:tr>
      <w:tr w:rsidR="00297335" w:rsidRPr="003964A6" w14:paraId="45D5B94F" w14:textId="77777777" w:rsidTr="008635A2">
        <w:trPr>
          <w:cantSplit/>
          <w:jc w:val="center"/>
        </w:trPr>
        <w:tc>
          <w:tcPr>
            <w:tcW w:w="2694" w:type="dxa"/>
          </w:tcPr>
          <w:p w14:paraId="27E67BBA" w14:textId="77777777" w:rsidR="00297335" w:rsidRPr="003964A6" w:rsidRDefault="00297335" w:rsidP="008635A2">
            <w:pPr>
              <w:pStyle w:val="TAL"/>
            </w:pPr>
            <w:r w:rsidRPr="003964A6">
              <w:t>Packet Filters</w:t>
            </w:r>
          </w:p>
        </w:tc>
        <w:tc>
          <w:tcPr>
            <w:tcW w:w="5808" w:type="dxa"/>
          </w:tcPr>
          <w:p w14:paraId="50256663" w14:textId="77777777" w:rsidR="00297335" w:rsidRPr="003964A6" w:rsidRDefault="00297335" w:rsidP="008635A2">
            <w:pPr>
              <w:pStyle w:val="TAL"/>
            </w:pPr>
            <w:r w:rsidRPr="003964A6">
              <w:t>Packet Filters as in clause 5.7.6 for IP or Ethernet traffic.</w:t>
            </w:r>
          </w:p>
        </w:tc>
      </w:tr>
      <w:tr w:rsidR="00297335" w:rsidRPr="003964A6" w14:paraId="028A1476" w14:textId="77777777" w:rsidTr="008635A2">
        <w:trPr>
          <w:cantSplit/>
          <w:jc w:val="center"/>
        </w:trPr>
        <w:tc>
          <w:tcPr>
            <w:tcW w:w="2694" w:type="dxa"/>
          </w:tcPr>
          <w:p w14:paraId="3332E145" w14:textId="77777777" w:rsidR="00297335" w:rsidRPr="003964A6" w:rsidRDefault="00297335" w:rsidP="008635A2">
            <w:pPr>
              <w:pStyle w:val="TAL"/>
            </w:pPr>
            <w:r w:rsidRPr="003964A6">
              <w:t>Application Identifier</w:t>
            </w:r>
          </w:p>
        </w:tc>
        <w:tc>
          <w:tcPr>
            <w:tcW w:w="5808" w:type="dxa"/>
          </w:tcPr>
          <w:p w14:paraId="41F8D82D" w14:textId="77777777" w:rsidR="00297335" w:rsidRPr="003964A6" w:rsidRDefault="00297335" w:rsidP="008635A2">
            <w:pPr>
              <w:pStyle w:val="TAL"/>
            </w:pPr>
            <w:r w:rsidRPr="003964A6">
              <w:t>Identification for the traffic of the service data flow.</w:t>
            </w:r>
          </w:p>
        </w:tc>
      </w:tr>
      <w:tr w:rsidR="00297335" w:rsidRPr="003964A6" w14:paraId="1312FF18" w14:textId="77777777" w:rsidTr="008635A2">
        <w:trPr>
          <w:cantSplit/>
          <w:jc w:val="center"/>
        </w:trPr>
        <w:tc>
          <w:tcPr>
            <w:tcW w:w="2694" w:type="dxa"/>
          </w:tcPr>
          <w:p w14:paraId="063FABBE" w14:textId="77777777" w:rsidR="00297335" w:rsidRPr="003964A6" w:rsidRDefault="00297335" w:rsidP="008635A2">
            <w:pPr>
              <w:pStyle w:val="TAL"/>
            </w:pPr>
            <w:r w:rsidRPr="003964A6">
              <w:rPr>
                <w:rFonts w:eastAsiaTheme="minorEastAsia"/>
              </w:rPr>
              <w:t>List of Data Volume information</w:t>
            </w:r>
          </w:p>
        </w:tc>
        <w:tc>
          <w:tcPr>
            <w:tcW w:w="5808" w:type="dxa"/>
          </w:tcPr>
          <w:p w14:paraId="53AC4655" w14:textId="77777777" w:rsidR="00297335" w:rsidRPr="003964A6" w:rsidRDefault="00297335" w:rsidP="008635A2">
            <w:pPr>
              <w:pStyle w:val="TAL"/>
            </w:pPr>
            <w:r w:rsidRPr="003964A6">
              <w:rPr>
                <w:rFonts w:eastAsiaTheme="minorEastAsia"/>
              </w:rPr>
              <w:t>The data volume and the associated UPF(s) and gNB(s) serving the UE within the time interval.</w:t>
            </w:r>
          </w:p>
        </w:tc>
      </w:tr>
      <w:tr w:rsidR="00297335" w:rsidRPr="003964A6" w14:paraId="23C4A241" w14:textId="77777777" w:rsidTr="008635A2">
        <w:trPr>
          <w:cantSplit/>
          <w:jc w:val="center"/>
        </w:trPr>
        <w:tc>
          <w:tcPr>
            <w:tcW w:w="2694" w:type="dxa"/>
          </w:tcPr>
          <w:p w14:paraId="5AD0E634" w14:textId="77777777" w:rsidR="00297335" w:rsidRPr="003964A6" w:rsidRDefault="00297335" w:rsidP="008635A2">
            <w:pPr>
              <w:pStyle w:val="TAL"/>
              <w:rPr>
                <w:rFonts w:eastAsiaTheme="minorEastAsia"/>
              </w:rPr>
            </w:pPr>
            <w:r w:rsidRPr="003964A6">
              <w:t>&gt; UL/DL Data Volume</w:t>
            </w:r>
          </w:p>
        </w:tc>
        <w:tc>
          <w:tcPr>
            <w:tcW w:w="5808" w:type="dxa"/>
          </w:tcPr>
          <w:p w14:paraId="1B1C325C" w14:textId="77777777" w:rsidR="00297335" w:rsidRPr="003964A6" w:rsidRDefault="00297335" w:rsidP="008635A2">
            <w:pPr>
              <w:pStyle w:val="TAL"/>
              <w:rPr>
                <w:rFonts w:eastAsiaTheme="minorEastAsia"/>
              </w:rPr>
            </w:pPr>
            <w:r w:rsidRPr="003964A6">
              <w:t>The UL/DL Data Volume of a PDU Session identified by (UE-ID, S-NSSAI/DNN) or a Service Data flow (UE ID, S-NSSAI, DNN, Packet Filters/Application Identifier).</w:t>
            </w:r>
          </w:p>
        </w:tc>
      </w:tr>
      <w:tr w:rsidR="00297335" w:rsidRPr="003964A6" w14:paraId="367EC186" w14:textId="77777777" w:rsidTr="008635A2">
        <w:trPr>
          <w:cantSplit/>
          <w:jc w:val="center"/>
        </w:trPr>
        <w:tc>
          <w:tcPr>
            <w:tcW w:w="2694" w:type="dxa"/>
          </w:tcPr>
          <w:p w14:paraId="49915F3F" w14:textId="77777777" w:rsidR="00297335" w:rsidRPr="003964A6" w:rsidRDefault="00297335" w:rsidP="008635A2">
            <w:pPr>
              <w:pStyle w:val="TAL"/>
            </w:pPr>
            <w:r w:rsidRPr="003964A6">
              <w:t>&gt; (I-)UPF ID(s)</w:t>
            </w:r>
          </w:p>
        </w:tc>
        <w:tc>
          <w:tcPr>
            <w:tcW w:w="5808" w:type="dxa"/>
          </w:tcPr>
          <w:p w14:paraId="68FFC03D" w14:textId="77777777" w:rsidR="00297335" w:rsidRPr="003964A6" w:rsidRDefault="00297335" w:rsidP="008635A2">
            <w:pPr>
              <w:pStyle w:val="TAL"/>
            </w:pPr>
            <w:r w:rsidRPr="003964A6">
              <w:t>Identifier of any (I-)UPF(s) associated to a reported data volume used by a PDU Session identified by (UE-ID, S-NSSAI/DNN) or a Service Data flow (UE ID, S-NSSAI, DNN, Packet Filters/Application Identifier).</w:t>
            </w:r>
          </w:p>
        </w:tc>
      </w:tr>
      <w:tr w:rsidR="00297335" w:rsidRPr="003964A6" w14:paraId="2019AB22" w14:textId="77777777" w:rsidTr="008635A2">
        <w:trPr>
          <w:cantSplit/>
          <w:jc w:val="center"/>
        </w:trPr>
        <w:tc>
          <w:tcPr>
            <w:tcW w:w="2694" w:type="dxa"/>
          </w:tcPr>
          <w:p w14:paraId="37D2F198" w14:textId="77777777" w:rsidR="00297335" w:rsidRPr="003964A6" w:rsidRDefault="00297335" w:rsidP="008635A2">
            <w:pPr>
              <w:pStyle w:val="TAL"/>
            </w:pPr>
            <w:r w:rsidRPr="003964A6">
              <w:t>&gt; gNB ID</w:t>
            </w:r>
          </w:p>
        </w:tc>
        <w:tc>
          <w:tcPr>
            <w:tcW w:w="5808" w:type="dxa"/>
          </w:tcPr>
          <w:p w14:paraId="328B2BBC" w14:textId="77777777" w:rsidR="00297335" w:rsidRPr="003964A6" w:rsidRDefault="00297335" w:rsidP="008635A2">
            <w:pPr>
              <w:pStyle w:val="TAL"/>
            </w:pPr>
            <w:r w:rsidRPr="003964A6">
              <w:t>Identifier of the gNB serving the UE.</w:t>
            </w:r>
          </w:p>
        </w:tc>
      </w:tr>
      <w:tr w:rsidR="00297335" w:rsidRPr="003964A6" w14:paraId="4762DD81" w14:textId="77777777" w:rsidTr="008635A2">
        <w:trPr>
          <w:cantSplit/>
          <w:jc w:val="center"/>
        </w:trPr>
        <w:tc>
          <w:tcPr>
            <w:tcW w:w="2694" w:type="dxa"/>
          </w:tcPr>
          <w:p w14:paraId="13C6F70B" w14:textId="77777777" w:rsidR="00297335" w:rsidRPr="003964A6" w:rsidRDefault="00297335" w:rsidP="008635A2">
            <w:pPr>
              <w:pStyle w:val="TAL"/>
            </w:pPr>
            <w:r w:rsidRPr="003964A6">
              <w:t>Reference to Time Interval</w:t>
            </w:r>
          </w:p>
        </w:tc>
        <w:tc>
          <w:tcPr>
            <w:tcW w:w="5808" w:type="dxa"/>
          </w:tcPr>
          <w:p w14:paraId="5300239B" w14:textId="77777777" w:rsidR="00297335" w:rsidRPr="003964A6" w:rsidRDefault="00297335" w:rsidP="008635A2">
            <w:pPr>
              <w:pStyle w:val="TAL"/>
            </w:pPr>
            <w:r w:rsidRPr="003964A6">
              <w:t>Indicate the time interval of the collected information (e.g. time stamps).</w:t>
            </w:r>
          </w:p>
        </w:tc>
      </w:tr>
    </w:tbl>
    <w:p w14:paraId="36D882CB" w14:textId="77777777" w:rsidR="00297335" w:rsidRPr="003964A6" w:rsidRDefault="00297335" w:rsidP="00297335"/>
    <w:p w14:paraId="2B1E72ED" w14:textId="77777777" w:rsidR="00297335" w:rsidRPr="003964A6" w:rsidRDefault="00297335" w:rsidP="00297335">
      <w:pPr>
        <w:pStyle w:val="NO"/>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1B461" w14:textId="77777777" w:rsidR="001408BF" w:rsidRDefault="001408BF">
      <w:r>
        <w:separator/>
      </w:r>
    </w:p>
  </w:endnote>
  <w:endnote w:type="continuationSeparator" w:id="0">
    <w:p w14:paraId="5C94A5C4" w14:textId="77777777" w:rsidR="001408BF" w:rsidRDefault="001408BF">
      <w:r>
        <w:continuationSeparator/>
      </w:r>
    </w:p>
  </w:endnote>
  <w:endnote w:type="continuationNotice" w:id="1">
    <w:p w14:paraId="4841EF95" w14:textId="77777777" w:rsidR="001408BF" w:rsidRDefault="00140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4987" w14:textId="77777777" w:rsidR="001408BF" w:rsidRDefault="001408BF">
      <w:r>
        <w:separator/>
      </w:r>
    </w:p>
  </w:footnote>
  <w:footnote w:type="continuationSeparator" w:id="0">
    <w:p w14:paraId="2B9CB5C6" w14:textId="77777777" w:rsidR="001408BF" w:rsidRDefault="001408BF">
      <w:r>
        <w:continuationSeparator/>
      </w:r>
    </w:p>
  </w:footnote>
  <w:footnote w:type="continuationNotice" w:id="1">
    <w:p w14:paraId="414E2489" w14:textId="77777777" w:rsidR="001408BF" w:rsidRDefault="00140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67D81"/>
    <w:multiLevelType w:val="hybridMultilevel"/>
    <w:tmpl w:val="3A9CEA2A"/>
    <w:lvl w:ilvl="0" w:tplc="8F80B662">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1584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2"/>
    <w:rsid w:val="00004F61"/>
    <w:rsid w:val="0001272B"/>
    <w:rsid w:val="00013BB1"/>
    <w:rsid w:val="000155B0"/>
    <w:rsid w:val="00022E4A"/>
    <w:rsid w:val="00023BE2"/>
    <w:rsid w:val="0002763F"/>
    <w:rsid w:val="00032239"/>
    <w:rsid w:val="00034810"/>
    <w:rsid w:val="00060F98"/>
    <w:rsid w:val="000610A6"/>
    <w:rsid w:val="00062732"/>
    <w:rsid w:val="000669DB"/>
    <w:rsid w:val="00070E09"/>
    <w:rsid w:val="00072FD1"/>
    <w:rsid w:val="00080094"/>
    <w:rsid w:val="000A6394"/>
    <w:rsid w:val="000B0B99"/>
    <w:rsid w:val="000B7FC2"/>
    <w:rsid w:val="000B7FED"/>
    <w:rsid w:val="000C038A"/>
    <w:rsid w:val="000C4AFB"/>
    <w:rsid w:val="000C6571"/>
    <w:rsid w:val="000C6598"/>
    <w:rsid w:val="000D0221"/>
    <w:rsid w:val="000D0808"/>
    <w:rsid w:val="000D3D32"/>
    <w:rsid w:val="000D44B3"/>
    <w:rsid w:val="000D474C"/>
    <w:rsid w:val="000D7BDC"/>
    <w:rsid w:val="000F0810"/>
    <w:rsid w:val="000F0C1E"/>
    <w:rsid w:val="0010241E"/>
    <w:rsid w:val="00112E9B"/>
    <w:rsid w:val="00126AE0"/>
    <w:rsid w:val="00130621"/>
    <w:rsid w:val="00136BF6"/>
    <w:rsid w:val="001408BF"/>
    <w:rsid w:val="0014101A"/>
    <w:rsid w:val="00143A9A"/>
    <w:rsid w:val="00145D43"/>
    <w:rsid w:val="00157EA9"/>
    <w:rsid w:val="001603C6"/>
    <w:rsid w:val="0016620A"/>
    <w:rsid w:val="00182F2A"/>
    <w:rsid w:val="00192C46"/>
    <w:rsid w:val="001A08B3"/>
    <w:rsid w:val="001A53C1"/>
    <w:rsid w:val="001A7B60"/>
    <w:rsid w:val="001B52F0"/>
    <w:rsid w:val="001B573E"/>
    <w:rsid w:val="001B7A65"/>
    <w:rsid w:val="001E41F3"/>
    <w:rsid w:val="001E590E"/>
    <w:rsid w:val="001F0001"/>
    <w:rsid w:val="001F00B6"/>
    <w:rsid w:val="001F0D2A"/>
    <w:rsid w:val="00211825"/>
    <w:rsid w:val="00212803"/>
    <w:rsid w:val="0021623A"/>
    <w:rsid w:val="002169D0"/>
    <w:rsid w:val="0021716D"/>
    <w:rsid w:val="0021733C"/>
    <w:rsid w:val="00237049"/>
    <w:rsid w:val="00240651"/>
    <w:rsid w:val="00242B78"/>
    <w:rsid w:val="00242D06"/>
    <w:rsid w:val="00242F03"/>
    <w:rsid w:val="00243D0A"/>
    <w:rsid w:val="00253FB1"/>
    <w:rsid w:val="0026004D"/>
    <w:rsid w:val="00261067"/>
    <w:rsid w:val="002640DD"/>
    <w:rsid w:val="00270BA4"/>
    <w:rsid w:val="00275D12"/>
    <w:rsid w:val="002806CF"/>
    <w:rsid w:val="0028325A"/>
    <w:rsid w:val="00284FEB"/>
    <w:rsid w:val="002860C4"/>
    <w:rsid w:val="00287057"/>
    <w:rsid w:val="0029267F"/>
    <w:rsid w:val="00297335"/>
    <w:rsid w:val="002A0C44"/>
    <w:rsid w:val="002B473E"/>
    <w:rsid w:val="002B5741"/>
    <w:rsid w:val="002C23BA"/>
    <w:rsid w:val="002C3009"/>
    <w:rsid w:val="002D6DB3"/>
    <w:rsid w:val="002E472E"/>
    <w:rsid w:val="002E7557"/>
    <w:rsid w:val="002F500E"/>
    <w:rsid w:val="0030339E"/>
    <w:rsid w:val="00305163"/>
    <w:rsid w:val="00305409"/>
    <w:rsid w:val="00330637"/>
    <w:rsid w:val="00334C66"/>
    <w:rsid w:val="00335F08"/>
    <w:rsid w:val="00343949"/>
    <w:rsid w:val="00345F57"/>
    <w:rsid w:val="003466D5"/>
    <w:rsid w:val="00357A44"/>
    <w:rsid w:val="003609EF"/>
    <w:rsid w:val="0036231A"/>
    <w:rsid w:val="00370158"/>
    <w:rsid w:val="00374DD4"/>
    <w:rsid w:val="00375184"/>
    <w:rsid w:val="0037611C"/>
    <w:rsid w:val="003934DB"/>
    <w:rsid w:val="003935A0"/>
    <w:rsid w:val="003A229D"/>
    <w:rsid w:val="003A5445"/>
    <w:rsid w:val="003A65BF"/>
    <w:rsid w:val="003B123A"/>
    <w:rsid w:val="003E1A36"/>
    <w:rsid w:val="003E2AD2"/>
    <w:rsid w:val="003F7FB0"/>
    <w:rsid w:val="004006F2"/>
    <w:rsid w:val="00401174"/>
    <w:rsid w:val="004023B6"/>
    <w:rsid w:val="00410371"/>
    <w:rsid w:val="00410D6B"/>
    <w:rsid w:val="004138C7"/>
    <w:rsid w:val="004242F1"/>
    <w:rsid w:val="00427E6E"/>
    <w:rsid w:val="004403C5"/>
    <w:rsid w:val="00445BE1"/>
    <w:rsid w:val="004529B4"/>
    <w:rsid w:val="00457774"/>
    <w:rsid w:val="00477CF7"/>
    <w:rsid w:val="004807EA"/>
    <w:rsid w:val="00481548"/>
    <w:rsid w:val="00491554"/>
    <w:rsid w:val="004918B1"/>
    <w:rsid w:val="00493D6D"/>
    <w:rsid w:val="004952AD"/>
    <w:rsid w:val="004971D6"/>
    <w:rsid w:val="004A09AE"/>
    <w:rsid w:val="004A2DA3"/>
    <w:rsid w:val="004B15EC"/>
    <w:rsid w:val="004B75B7"/>
    <w:rsid w:val="004C3E4D"/>
    <w:rsid w:val="004C63FA"/>
    <w:rsid w:val="004D525E"/>
    <w:rsid w:val="004E330C"/>
    <w:rsid w:val="004E4C33"/>
    <w:rsid w:val="004E7A45"/>
    <w:rsid w:val="004F4E9C"/>
    <w:rsid w:val="004F6772"/>
    <w:rsid w:val="00511DD0"/>
    <w:rsid w:val="00512A3B"/>
    <w:rsid w:val="005137FF"/>
    <w:rsid w:val="005141D9"/>
    <w:rsid w:val="0051580D"/>
    <w:rsid w:val="005211AC"/>
    <w:rsid w:val="0052506B"/>
    <w:rsid w:val="00525E35"/>
    <w:rsid w:val="00526970"/>
    <w:rsid w:val="00534C1C"/>
    <w:rsid w:val="00547111"/>
    <w:rsid w:val="005502E5"/>
    <w:rsid w:val="00572BB5"/>
    <w:rsid w:val="00576CF3"/>
    <w:rsid w:val="005809FF"/>
    <w:rsid w:val="00586D0C"/>
    <w:rsid w:val="0059064B"/>
    <w:rsid w:val="00592D74"/>
    <w:rsid w:val="005957E8"/>
    <w:rsid w:val="00597998"/>
    <w:rsid w:val="005A37B6"/>
    <w:rsid w:val="005B107C"/>
    <w:rsid w:val="005B3A7B"/>
    <w:rsid w:val="005C4042"/>
    <w:rsid w:val="005D02B3"/>
    <w:rsid w:val="005D5F1E"/>
    <w:rsid w:val="005E01B2"/>
    <w:rsid w:val="005E0CDB"/>
    <w:rsid w:val="005E2C44"/>
    <w:rsid w:val="005F0F53"/>
    <w:rsid w:val="005F31A5"/>
    <w:rsid w:val="005F5566"/>
    <w:rsid w:val="00612CF4"/>
    <w:rsid w:val="00621188"/>
    <w:rsid w:val="0062462F"/>
    <w:rsid w:val="00624E24"/>
    <w:rsid w:val="006257ED"/>
    <w:rsid w:val="00636C1F"/>
    <w:rsid w:val="006428C7"/>
    <w:rsid w:val="0064455B"/>
    <w:rsid w:val="00646F69"/>
    <w:rsid w:val="00653DE4"/>
    <w:rsid w:val="00657D3D"/>
    <w:rsid w:val="00665C47"/>
    <w:rsid w:val="00686B44"/>
    <w:rsid w:val="00686CBF"/>
    <w:rsid w:val="00687FF8"/>
    <w:rsid w:val="00695194"/>
    <w:rsid w:val="00695808"/>
    <w:rsid w:val="006A3F4B"/>
    <w:rsid w:val="006A5557"/>
    <w:rsid w:val="006B11A0"/>
    <w:rsid w:val="006B46FB"/>
    <w:rsid w:val="006C47E7"/>
    <w:rsid w:val="006C75B9"/>
    <w:rsid w:val="006D040B"/>
    <w:rsid w:val="006D2873"/>
    <w:rsid w:val="006D6E6D"/>
    <w:rsid w:val="006E0C34"/>
    <w:rsid w:val="006E17FE"/>
    <w:rsid w:val="006E21FB"/>
    <w:rsid w:val="006E4900"/>
    <w:rsid w:val="006F6983"/>
    <w:rsid w:val="0070758D"/>
    <w:rsid w:val="007131E6"/>
    <w:rsid w:val="007150AF"/>
    <w:rsid w:val="007213A1"/>
    <w:rsid w:val="0072382B"/>
    <w:rsid w:val="0072714D"/>
    <w:rsid w:val="007570AC"/>
    <w:rsid w:val="007579D2"/>
    <w:rsid w:val="00771D67"/>
    <w:rsid w:val="00772252"/>
    <w:rsid w:val="007820AF"/>
    <w:rsid w:val="00784F4A"/>
    <w:rsid w:val="00786B5E"/>
    <w:rsid w:val="00792342"/>
    <w:rsid w:val="0079632E"/>
    <w:rsid w:val="007977A8"/>
    <w:rsid w:val="007B1A04"/>
    <w:rsid w:val="007B292B"/>
    <w:rsid w:val="007B512A"/>
    <w:rsid w:val="007C2097"/>
    <w:rsid w:val="007C4F4F"/>
    <w:rsid w:val="007D1208"/>
    <w:rsid w:val="007D2272"/>
    <w:rsid w:val="007D6A07"/>
    <w:rsid w:val="007F05A0"/>
    <w:rsid w:val="007F1AFF"/>
    <w:rsid w:val="007F28E0"/>
    <w:rsid w:val="007F3A54"/>
    <w:rsid w:val="007F7259"/>
    <w:rsid w:val="007F7A41"/>
    <w:rsid w:val="007F7B0E"/>
    <w:rsid w:val="008040A8"/>
    <w:rsid w:val="0080725B"/>
    <w:rsid w:val="00824D6D"/>
    <w:rsid w:val="008250EB"/>
    <w:rsid w:val="00826D94"/>
    <w:rsid w:val="008279FA"/>
    <w:rsid w:val="00827F20"/>
    <w:rsid w:val="00834717"/>
    <w:rsid w:val="00840063"/>
    <w:rsid w:val="0084446F"/>
    <w:rsid w:val="00854F9C"/>
    <w:rsid w:val="008626E7"/>
    <w:rsid w:val="008643E8"/>
    <w:rsid w:val="00870EE7"/>
    <w:rsid w:val="008727A0"/>
    <w:rsid w:val="008863B9"/>
    <w:rsid w:val="008A45A6"/>
    <w:rsid w:val="008A7BDA"/>
    <w:rsid w:val="008A7EDC"/>
    <w:rsid w:val="008C03F5"/>
    <w:rsid w:val="008C4399"/>
    <w:rsid w:val="008D3CCC"/>
    <w:rsid w:val="008D4F6E"/>
    <w:rsid w:val="008D6839"/>
    <w:rsid w:val="008E3B57"/>
    <w:rsid w:val="008F3789"/>
    <w:rsid w:val="008F686C"/>
    <w:rsid w:val="009009B3"/>
    <w:rsid w:val="00907951"/>
    <w:rsid w:val="009106D7"/>
    <w:rsid w:val="009148DE"/>
    <w:rsid w:val="00920CA1"/>
    <w:rsid w:val="00922C32"/>
    <w:rsid w:val="0093073E"/>
    <w:rsid w:val="00931DFA"/>
    <w:rsid w:val="00935920"/>
    <w:rsid w:val="00941E30"/>
    <w:rsid w:val="00944174"/>
    <w:rsid w:val="009463B0"/>
    <w:rsid w:val="00950DF4"/>
    <w:rsid w:val="009531B0"/>
    <w:rsid w:val="009741B3"/>
    <w:rsid w:val="0097521A"/>
    <w:rsid w:val="00976029"/>
    <w:rsid w:val="009777D9"/>
    <w:rsid w:val="009829D3"/>
    <w:rsid w:val="009843A9"/>
    <w:rsid w:val="009873AA"/>
    <w:rsid w:val="00991B88"/>
    <w:rsid w:val="00991BE6"/>
    <w:rsid w:val="009A3D14"/>
    <w:rsid w:val="009A5753"/>
    <w:rsid w:val="009A579D"/>
    <w:rsid w:val="009B0E86"/>
    <w:rsid w:val="009B5CB6"/>
    <w:rsid w:val="009B75B5"/>
    <w:rsid w:val="009D51BC"/>
    <w:rsid w:val="009E2B29"/>
    <w:rsid w:val="009E3297"/>
    <w:rsid w:val="009E3705"/>
    <w:rsid w:val="009E4E2B"/>
    <w:rsid w:val="009F20A0"/>
    <w:rsid w:val="009F5205"/>
    <w:rsid w:val="009F734F"/>
    <w:rsid w:val="00A002F3"/>
    <w:rsid w:val="00A03EEA"/>
    <w:rsid w:val="00A14962"/>
    <w:rsid w:val="00A14AB6"/>
    <w:rsid w:val="00A209D7"/>
    <w:rsid w:val="00A23CA1"/>
    <w:rsid w:val="00A246B6"/>
    <w:rsid w:val="00A26C91"/>
    <w:rsid w:val="00A27EB0"/>
    <w:rsid w:val="00A37907"/>
    <w:rsid w:val="00A42E00"/>
    <w:rsid w:val="00A47E70"/>
    <w:rsid w:val="00A5054C"/>
    <w:rsid w:val="00A50CF0"/>
    <w:rsid w:val="00A57F7C"/>
    <w:rsid w:val="00A62A9A"/>
    <w:rsid w:val="00A7671C"/>
    <w:rsid w:val="00A81F2E"/>
    <w:rsid w:val="00A9248C"/>
    <w:rsid w:val="00AA2CBC"/>
    <w:rsid w:val="00AC38D2"/>
    <w:rsid w:val="00AC3AE2"/>
    <w:rsid w:val="00AC5820"/>
    <w:rsid w:val="00AC72AC"/>
    <w:rsid w:val="00AD0470"/>
    <w:rsid w:val="00AD1CD8"/>
    <w:rsid w:val="00AD46D6"/>
    <w:rsid w:val="00AE0939"/>
    <w:rsid w:val="00AE2404"/>
    <w:rsid w:val="00AE29AC"/>
    <w:rsid w:val="00AE74FA"/>
    <w:rsid w:val="00B172D4"/>
    <w:rsid w:val="00B224C9"/>
    <w:rsid w:val="00B240AB"/>
    <w:rsid w:val="00B258BB"/>
    <w:rsid w:val="00B469F8"/>
    <w:rsid w:val="00B56556"/>
    <w:rsid w:val="00B61B4C"/>
    <w:rsid w:val="00B63FB7"/>
    <w:rsid w:val="00B64F5F"/>
    <w:rsid w:val="00B665FB"/>
    <w:rsid w:val="00B6797E"/>
    <w:rsid w:val="00B67B97"/>
    <w:rsid w:val="00B803CC"/>
    <w:rsid w:val="00B84923"/>
    <w:rsid w:val="00B95D6E"/>
    <w:rsid w:val="00B968C8"/>
    <w:rsid w:val="00BA1646"/>
    <w:rsid w:val="00BA3EC5"/>
    <w:rsid w:val="00BA51D9"/>
    <w:rsid w:val="00BB59A2"/>
    <w:rsid w:val="00BB5DFC"/>
    <w:rsid w:val="00BB7AFB"/>
    <w:rsid w:val="00BC10E4"/>
    <w:rsid w:val="00BC5EEC"/>
    <w:rsid w:val="00BD279D"/>
    <w:rsid w:val="00BD2D4A"/>
    <w:rsid w:val="00BD6BB8"/>
    <w:rsid w:val="00BD76A3"/>
    <w:rsid w:val="00BE5BE2"/>
    <w:rsid w:val="00BF58D2"/>
    <w:rsid w:val="00BF5CCE"/>
    <w:rsid w:val="00C02A15"/>
    <w:rsid w:val="00C02DE8"/>
    <w:rsid w:val="00C07BD5"/>
    <w:rsid w:val="00C11FD1"/>
    <w:rsid w:val="00C13099"/>
    <w:rsid w:val="00C2129F"/>
    <w:rsid w:val="00C24572"/>
    <w:rsid w:val="00C36A99"/>
    <w:rsid w:val="00C415A3"/>
    <w:rsid w:val="00C42AA6"/>
    <w:rsid w:val="00C44A3B"/>
    <w:rsid w:val="00C4516D"/>
    <w:rsid w:val="00C55F0C"/>
    <w:rsid w:val="00C56492"/>
    <w:rsid w:val="00C61E12"/>
    <w:rsid w:val="00C64326"/>
    <w:rsid w:val="00C66BA2"/>
    <w:rsid w:val="00C770EE"/>
    <w:rsid w:val="00C84A98"/>
    <w:rsid w:val="00C870F6"/>
    <w:rsid w:val="00C91AD2"/>
    <w:rsid w:val="00C95985"/>
    <w:rsid w:val="00C96536"/>
    <w:rsid w:val="00C96B8D"/>
    <w:rsid w:val="00CA0B42"/>
    <w:rsid w:val="00CA2972"/>
    <w:rsid w:val="00CA631F"/>
    <w:rsid w:val="00CA6447"/>
    <w:rsid w:val="00CB3B19"/>
    <w:rsid w:val="00CC1B21"/>
    <w:rsid w:val="00CC5026"/>
    <w:rsid w:val="00CC5A8A"/>
    <w:rsid w:val="00CC68D0"/>
    <w:rsid w:val="00CC6BCF"/>
    <w:rsid w:val="00CD42FE"/>
    <w:rsid w:val="00CE1C9C"/>
    <w:rsid w:val="00CF0958"/>
    <w:rsid w:val="00CF5FA3"/>
    <w:rsid w:val="00CF7C27"/>
    <w:rsid w:val="00D03F9A"/>
    <w:rsid w:val="00D056FC"/>
    <w:rsid w:val="00D06D51"/>
    <w:rsid w:val="00D10D5A"/>
    <w:rsid w:val="00D12BA1"/>
    <w:rsid w:val="00D170B6"/>
    <w:rsid w:val="00D24991"/>
    <w:rsid w:val="00D46E91"/>
    <w:rsid w:val="00D50255"/>
    <w:rsid w:val="00D50B7D"/>
    <w:rsid w:val="00D53B95"/>
    <w:rsid w:val="00D621EA"/>
    <w:rsid w:val="00D63B27"/>
    <w:rsid w:val="00D66520"/>
    <w:rsid w:val="00D839F9"/>
    <w:rsid w:val="00D84120"/>
    <w:rsid w:val="00D84AE9"/>
    <w:rsid w:val="00D86DBE"/>
    <w:rsid w:val="00D9124E"/>
    <w:rsid w:val="00D9716F"/>
    <w:rsid w:val="00DA465B"/>
    <w:rsid w:val="00DA7395"/>
    <w:rsid w:val="00DA7CEE"/>
    <w:rsid w:val="00DB452D"/>
    <w:rsid w:val="00DD09B6"/>
    <w:rsid w:val="00DE07D0"/>
    <w:rsid w:val="00DE0CEE"/>
    <w:rsid w:val="00DE34CF"/>
    <w:rsid w:val="00DF2151"/>
    <w:rsid w:val="00DF5E0B"/>
    <w:rsid w:val="00E00ABE"/>
    <w:rsid w:val="00E13F3D"/>
    <w:rsid w:val="00E17703"/>
    <w:rsid w:val="00E23630"/>
    <w:rsid w:val="00E27250"/>
    <w:rsid w:val="00E34898"/>
    <w:rsid w:val="00E35A0E"/>
    <w:rsid w:val="00E4681D"/>
    <w:rsid w:val="00E47BD0"/>
    <w:rsid w:val="00E54F9F"/>
    <w:rsid w:val="00E61CC0"/>
    <w:rsid w:val="00E65D09"/>
    <w:rsid w:val="00E702C9"/>
    <w:rsid w:val="00E71123"/>
    <w:rsid w:val="00E815D7"/>
    <w:rsid w:val="00E81B32"/>
    <w:rsid w:val="00E84859"/>
    <w:rsid w:val="00E94376"/>
    <w:rsid w:val="00E94E36"/>
    <w:rsid w:val="00E95FC0"/>
    <w:rsid w:val="00EA2D4A"/>
    <w:rsid w:val="00EA7344"/>
    <w:rsid w:val="00EB09B7"/>
    <w:rsid w:val="00EB2EC6"/>
    <w:rsid w:val="00EC284F"/>
    <w:rsid w:val="00ED2E9A"/>
    <w:rsid w:val="00EE1010"/>
    <w:rsid w:val="00EE7D7C"/>
    <w:rsid w:val="00EF1A74"/>
    <w:rsid w:val="00EF762C"/>
    <w:rsid w:val="00EF7A0C"/>
    <w:rsid w:val="00EF7C1A"/>
    <w:rsid w:val="00F0160C"/>
    <w:rsid w:val="00F0209C"/>
    <w:rsid w:val="00F07FC6"/>
    <w:rsid w:val="00F12A0F"/>
    <w:rsid w:val="00F12DD4"/>
    <w:rsid w:val="00F15061"/>
    <w:rsid w:val="00F17140"/>
    <w:rsid w:val="00F25D98"/>
    <w:rsid w:val="00F300FB"/>
    <w:rsid w:val="00F317CE"/>
    <w:rsid w:val="00F45FB9"/>
    <w:rsid w:val="00F64EA9"/>
    <w:rsid w:val="00F65320"/>
    <w:rsid w:val="00F668E5"/>
    <w:rsid w:val="00F72643"/>
    <w:rsid w:val="00F75F96"/>
    <w:rsid w:val="00F817F0"/>
    <w:rsid w:val="00FB6386"/>
    <w:rsid w:val="00FC51EF"/>
    <w:rsid w:val="00FC7C9C"/>
    <w:rsid w:val="00FD0549"/>
    <w:rsid w:val="00FD3BA3"/>
    <w:rsid w:val="00FD7450"/>
    <w:rsid w:val="00FE2FE1"/>
    <w:rsid w:val="00FE3EFD"/>
    <w:rsid w:val="00FF6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95E510-B17D-49EC-9C1B-4C81C44A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B1Char">
    <w:name w:val="B1 Char"/>
    <w:link w:val="B1"/>
    <w:locked/>
    <w:rsid w:val="00944174"/>
    <w:rPr>
      <w:rFonts w:ascii="Times New Roman" w:hAnsi="Times New Roman"/>
      <w:lang w:val="en-GB" w:eastAsia="en-US"/>
    </w:rPr>
  </w:style>
  <w:style w:type="character" w:customStyle="1" w:styleId="TFChar">
    <w:name w:val="TF Char"/>
    <w:link w:val="TF"/>
    <w:rsid w:val="009441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1310</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8</cp:revision>
  <cp:lastPrinted>1900-01-01T17:00:00Z</cp:lastPrinted>
  <dcterms:created xsi:type="dcterms:W3CDTF">2025-07-04T08:28:00Z</dcterms:created>
  <dcterms:modified xsi:type="dcterms:W3CDTF">2025-08-15T13:31:00Z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